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53C79" w14:textId="77777777" w:rsidR="005D61C7" w:rsidRDefault="005D61C7" w:rsidP="005D61C7">
      <w:pPr>
        <w:pStyle w:val="NoSpacing"/>
      </w:pPr>
      <w:r>
        <w:rPr>
          <w:u w:val="single"/>
        </w:rPr>
        <w:t>Mistress Alice BURTON</w:t>
      </w:r>
      <w:r>
        <w:t xml:space="preserve">        (fl.1410-11)</w:t>
      </w:r>
    </w:p>
    <w:p w14:paraId="579DC685" w14:textId="77777777" w:rsidR="005D61C7" w:rsidRDefault="005D61C7" w:rsidP="005D61C7">
      <w:pPr>
        <w:pStyle w:val="NoSpacing"/>
      </w:pPr>
      <w:r>
        <w:t xml:space="preserve">of </w:t>
      </w:r>
      <w:proofErr w:type="spellStart"/>
      <w:r>
        <w:t>St.Leonard’s</w:t>
      </w:r>
      <w:proofErr w:type="spellEnd"/>
      <w:r>
        <w:t>.</w:t>
      </w:r>
    </w:p>
    <w:p w14:paraId="5AD5D0FA" w14:textId="77777777" w:rsidR="005D61C7" w:rsidRDefault="005D61C7" w:rsidP="005D61C7">
      <w:pPr>
        <w:pStyle w:val="NoSpacing"/>
      </w:pPr>
    </w:p>
    <w:p w14:paraId="57BEFFE7" w14:textId="77777777" w:rsidR="005D61C7" w:rsidRDefault="005D61C7" w:rsidP="005D61C7">
      <w:pPr>
        <w:pStyle w:val="NoSpacing"/>
      </w:pPr>
    </w:p>
    <w:p w14:paraId="556C2F23" w14:textId="77777777" w:rsidR="005D61C7" w:rsidRDefault="005D61C7" w:rsidP="005D61C7">
      <w:pPr>
        <w:pStyle w:val="NoSpacing"/>
      </w:pPr>
      <w:r>
        <w:t xml:space="preserve">         1410-11</w:t>
      </w:r>
      <w:r>
        <w:tab/>
        <w:t>She joined the Guild of Corpus Christi.</w:t>
      </w:r>
    </w:p>
    <w:p w14:paraId="325932F9" w14:textId="77777777" w:rsidR="005D61C7" w:rsidRDefault="005D61C7" w:rsidP="005D61C7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3054B75" w14:textId="77777777" w:rsidR="005D61C7" w:rsidRDefault="005D61C7" w:rsidP="005D61C7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1D2C888B" w14:textId="77777777" w:rsidR="005D61C7" w:rsidRDefault="005D61C7" w:rsidP="005D61C7">
      <w:pPr>
        <w:pStyle w:val="NoSpacing"/>
      </w:pPr>
    </w:p>
    <w:p w14:paraId="507F0972" w14:textId="77777777" w:rsidR="005D61C7" w:rsidRDefault="005D61C7" w:rsidP="005D61C7">
      <w:pPr>
        <w:pStyle w:val="NoSpacing"/>
      </w:pPr>
    </w:p>
    <w:p w14:paraId="349A4929" w14:textId="77777777" w:rsidR="005D61C7" w:rsidRDefault="005D61C7" w:rsidP="005D61C7">
      <w:pPr>
        <w:pStyle w:val="NoSpacing"/>
      </w:pPr>
      <w:r>
        <w:t>23 September 2019</w:t>
      </w:r>
    </w:p>
    <w:p w14:paraId="488D149F" w14:textId="77777777" w:rsidR="006B2F86" w:rsidRPr="00E71FC3" w:rsidRDefault="005D61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D4B6F" w14:textId="77777777" w:rsidR="005D61C7" w:rsidRDefault="005D61C7" w:rsidP="00E71FC3">
      <w:pPr>
        <w:spacing w:after="0" w:line="240" w:lineRule="auto"/>
      </w:pPr>
      <w:r>
        <w:separator/>
      </w:r>
    </w:p>
  </w:endnote>
  <w:endnote w:type="continuationSeparator" w:id="0">
    <w:p w14:paraId="46060BFC" w14:textId="77777777" w:rsidR="005D61C7" w:rsidRDefault="005D61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815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CFA24" w14:textId="77777777" w:rsidR="005D61C7" w:rsidRDefault="005D61C7" w:rsidP="00E71FC3">
      <w:pPr>
        <w:spacing w:after="0" w:line="240" w:lineRule="auto"/>
      </w:pPr>
      <w:r>
        <w:separator/>
      </w:r>
    </w:p>
  </w:footnote>
  <w:footnote w:type="continuationSeparator" w:id="0">
    <w:p w14:paraId="7B6E1852" w14:textId="77777777" w:rsidR="005D61C7" w:rsidRDefault="005D61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C7"/>
    <w:rsid w:val="001A7C09"/>
    <w:rsid w:val="00577BD5"/>
    <w:rsid w:val="005D61C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265CE"/>
  <w15:chartTrackingRefBased/>
  <w15:docId w15:val="{93CF2254-CE22-423F-AB00-68967B33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2019-10-03T19:26:00Z</dcterms:created>
  <dcterms:modified xsi:type="dcterms:W3CDTF">2019-10-03T19:28:00Z</dcterms:modified>
</cp:coreProperties>
</file>